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7A157" w14:textId="08A95AF2" w:rsidR="00BA00AB" w:rsidRDefault="00E20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AMFLEYS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64129934" w14:textId="44D2ECBD" w:rsidR="00E20E9B" w:rsidRDefault="00E20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Widow.</w:t>
      </w:r>
    </w:p>
    <w:p w14:paraId="6AD0D577" w14:textId="689A2905" w:rsidR="00E20E9B" w:rsidRDefault="00E20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248924" w14:textId="7DAE3298" w:rsidR="00E20E9B" w:rsidRDefault="00E20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7EFA0" w14:textId="5E04325E" w:rsidR="00E20E9B" w:rsidRDefault="00E20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Feb.1452</w:t>
      </w:r>
      <w:r>
        <w:rPr>
          <w:rFonts w:ascii="Times New Roman" w:hAnsi="Times New Roman" w:cs="Times New Roman"/>
          <w:sz w:val="24"/>
          <w:szCs w:val="24"/>
        </w:rPr>
        <w:tab/>
        <w:t xml:space="preserve">Gift of her goods and chattels to 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Credy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620D376F" w14:textId="40128E31" w:rsidR="00E20E9B" w:rsidRDefault="00E20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Burgate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cordwainer(q.v.).</w:t>
      </w:r>
    </w:p>
    <w:p w14:paraId="12E08F85" w14:textId="0177BB37" w:rsidR="00E20E9B" w:rsidRDefault="00E20E9B" w:rsidP="00E20E9B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(“Calendar of Plea and Memoranda Rolls preserved among the archives of the Corporation of the City of London at the Guildhall A.D. 1437-1457”, edited by Philip E. Jones, pub. Cambridge University Press 1954 p.</w:t>
      </w:r>
      <w:r>
        <w:rPr>
          <w:rFonts w:ascii="Times New Roman" w:hAnsi="Times New Roman" w:cs="Times New Roman"/>
          <w:sz w:val="24"/>
          <w:szCs w:val="24"/>
        </w:rPr>
        <w:t>180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955DCC8" w14:textId="1E03E084" w:rsidR="00E20E9B" w:rsidRDefault="00E20E9B" w:rsidP="00E20E9B">
      <w:pPr>
        <w:rPr>
          <w:rFonts w:ascii="Times New Roman" w:hAnsi="Times New Roman" w:cs="Times New Roman"/>
          <w:sz w:val="24"/>
          <w:szCs w:val="24"/>
        </w:rPr>
      </w:pPr>
    </w:p>
    <w:p w14:paraId="15C8F090" w14:textId="58C17829" w:rsidR="00E20E9B" w:rsidRDefault="00E20E9B" w:rsidP="00E20E9B">
      <w:pPr>
        <w:rPr>
          <w:rFonts w:ascii="Times New Roman" w:hAnsi="Times New Roman" w:cs="Times New Roman"/>
          <w:sz w:val="24"/>
          <w:szCs w:val="24"/>
        </w:rPr>
      </w:pPr>
    </w:p>
    <w:p w14:paraId="112BB169" w14:textId="5861E578" w:rsidR="00E20E9B" w:rsidRDefault="00E20E9B" w:rsidP="00E20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2022</w:t>
      </w:r>
    </w:p>
    <w:p w14:paraId="1F26F1E7" w14:textId="32120D23" w:rsidR="00B22219" w:rsidRPr="00B22219" w:rsidRDefault="00B22219" w:rsidP="00B22219">
      <w:pPr>
        <w:rPr>
          <w:rFonts w:ascii="Times New Roman" w:hAnsi="Times New Roman" w:cs="Times New Roman"/>
          <w:sz w:val="24"/>
          <w:szCs w:val="24"/>
        </w:rPr>
      </w:pPr>
    </w:p>
    <w:p w14:paraId="16001919" w14:textId="10C07644" w:rsidR="00B22219" w:rsidRPr="00B22219" w:rsidRDefault="00B22219" w:rsidP="00E20E9B">
      <w:pPr>
        <w:rPr>
          <w:rFonts w:ascii="Times New Roman" w:hAnsi="Times New Roman" w:cs="Times New Roman"/>
          <w:sz w:val="24"/>
          <w:szCs w:val="24"/>
        </w:rPr>
      </w:pPr>
    </w:p>
    <w:p w14:paraId="22E5B50F" w14:textId="4BEEA414" w:rsidR="00E20E9B" w:rsidRPr="00E20E9B" w:rsidRDefault="00E20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20E9B" w:rsidRPr="00E20E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8019C" w14:textId="77777777" w:rsidR="00E20E9B" w:rsidRDefault="00E20E9B" w:rsidP="009139A6">
      <w:r>
        <w:separator/>
      </w:r>
    </w:p>
  </w:endnote>
  <w:endnote w:type="continuationSeparator" w:id="0">
    <w:p w14:paraId="03C179D5" w14:textId="77777777" w:rsidR="00E20E9B" w:rsidRDefault="00E20E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C2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14A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54D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54CF6" w14:textId="77777777" w:rsidR="00E20E9B" w:rsidRDefault="00E20E9B" w:rsidP="009139A6">
      <w:r>
        <w:separator/>
      </w:r>
    </w:p>
  </w:footnote>
  <w:footnote w:type="continuationSeparator" w:id="0">
    <w:p w14:paraId="696BE4F5" w14:textId="77777777" w:rsidR="00E20E9B" w:rsidRDefault="00E20E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09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DB8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6F2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E9B"/>
    <w:rsid w:val="000666E0"/>
    <w:rsid w:val="002510B7"/>
    <w:rsid w:val="005C130B"/>
    <w:rsid w:val="00826F5C"/>
    <w:rsid w:val="009139A6"/>
    <w:rsid w:val="009448BB"/>
    <w:rsid w:val="00A3176C"/>
    <w:rsid w:val="00AE65F8"/>
    <w:rsid w:val="00B22219"/>
    <w:rsid w:val="00BA00AB"/>
    <w:rsid w:val="00CB4ED9"/>
    <w:rsid w:val="00E20E9B"/>
    <w:rsid w:val="00EB3209"/>
    <w:rsid w:val="00EF662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FC06E"/>
  <w15:chartTrackingRefBased/>
  <w15:docId w15:val="{274C8948-DC44-4139-BF08-2E72FA98D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21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2022-04-06T11:08:00Z</dcterms:created>
  <dcterms:modified xsi:type="dcterms:W3CDTF">2022-04-06T11:23:00Z</dcterms:modified>
</cp:coreProperties>
</file>